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EE" w:rsidRPr="004E29C8" w:rsidRDefault="005A69EE" w:rsidP="005A69EE">
      <w:pPr>
        <w:pStyle w:val="Title"/>
      </w:pPr>
      <w:r>
        <w:t>Healthcare Professionals Coordination Group Meeting</w:t>
      </w:r>
    </w:p>
    <w:p w:rsidR="005A69EE" w:rsidRDefault="00B3249E" w:rsidP="005A69EE">
      <w:pPr>
        <w:pStyle w:val="Title"/>
      </w:pPr>
      <w:r>
        <w:t>January 5</w:t>
      </w:r>
      <w:r w:rsidRPr="00B3249E">
        <w:rPr>
          <w:vertAlign w:val="superscript"/>
        </w:rPr>
        <w:t>th</w:t>
      </w:r>
      <w:r>
        <w:t>,</w:t>
      </w:r>
      <w:r w:rsidR="005A69EE">
        <w:t xml:space="preserve"> 2014, </w:t>
      </w:r>
      <w:hyperlink r:id="rId9" w:history="1">
        <w:r w:rsidR="005A69EE" w:rsidRPr="00785DE0">
          <w:rPr>
            <w:rStyle w:val="Hyperlink"/>
          </w:rPr>
          <w:t>16:00</w:t>
        </w:r>
        <w:r>
          <w:rPr>
            <w:rStyle w:val="Hyperlink"/>
          </w:rPr>
          <w:t xml:space="preserve"> </w:t>
        </w:r>
        <w:r w:rsidR="005A69EE" w:rsidRPr="00785DE0">
          <w:rPr>
            <w:rStyle w:val="Hyperlink"/>
          </w:rPr>
          <w:t>UTC</w:t>
        </w:r>
      </w:hyperlink>
    </w:p>
    <w:p w:rsidR="002B6F13" w:rsidRPr="002B6F13" w:rsidRDefault="00B3249E" w:rsidP="0096654E">
      <w:pPr>
        <w:spacing w:before="100" w:beforeAutospacing="1" w:after="100" w:afterAutospacing="1" w:line="240" w:lineRule="auto"/>
        <w:ind w:left="360"/>
      </w:pPr>
      <w:r>
        <w:t>Please join my meeting from your computer, tablet or smartphone.</w:t>
      </w:r>
    </w:p>
    <w:p w:rsidR="00B3249E" w:rsidRDefault="00B614C6" w:rsidP="0096654E">
      <w:pPr>
        <w:spacing w:before="100" w:beforeAutospacing="1" w:after="100" w:afterAutospacing="1" w:line="240" w:lineRule="auto"/>
        <w:ind w:left="360"/>
      </w:pPr>
      <w:hyperlink r:id="rId10" w:history="1">
        <w:r w:rsidR="0096654E" w:rsidRPr="005323A6">
          <w:rPr>
            <w:rStyle w:val="Hyperlink"/>
          </w:rPr>
          <w:t>https://global.gotomeeting.com/join/913359669</w:t>
        </w:r>
      </w:hyperlink>
    </w:p>
    <w:p w:rsidR="00040177" w:rsidRDefault="00040177" w:rsidP="00040177">
      <w:pPr>
        <w:pStyle w:val="Title"/>
        <w:ind w:left="360"/>
        <w:jc w:val="left"/>
        <w:rPr>
          <w:sz w:val="22"/>
          <w:szCs w:val="22"/>
        </w:rPr>
      </w:pPr>
      <w:r>
        <w:rPr>
          <w:sz w:val="22"/>
          <w:szCs w:val="22"/>
        </w:rPr>
        <w:t>Dial in numbers</w:t>
      </w:r>
    </w:p>
    <w:p w:rsidR="00040177" w:rsidRDefault="00040177" w:rsidP="00040177">
      <w:pPr>
        <w:pStyle w:val="NormalWeb"/>
        <w:ind w:left="360"/>
      </w:pPr>
      <w:r>
        <w:rPr>
          <w:rFonts w:ascii="Calibri" w:hAnsi="Calibri"/>
        </w:rPr>
        <w:t>United Kingdom: +44 (0) 330 221 0097</w:t>
      </w:r>
      <w:r>
        <w:t xml:space="preserve"> </w:t>
      </w:r>
      <w:r>
        <w:br/>
      </w:r>
      <w:r>
        <w:rPr>
          <w:rFonts w:ascii="Calibri" w:hAnsi="Calibri"/>
        </w:rPr>
        <w:t>Australia: +61 2 9091 7601</w:t>
      </w:r>
      <w:r>
        <w:t xml:space="preserve"> </w:t>
      </w:r>
      <w:r>
        <w:br/>
      </w:r>
      <w:r>
        <w:rPr>
          <w:rFonts w:ascii="Calibri" w:hAnsi="Calibri"/>
        </w:rPr>
        <w:t>Austria: +43 (0) 7 2088 1036</w:t>
      </w:r>
      <w:r>
        <w:t xml:space="preserve"> </w:t>
      </w:r>
      <w:r>
        <w:br/>
      </w:r>
      <w:r>
        <w:rPr>
          <w:rFonts w:ascii="Calibri" w:hAnsi="Calibri"/>
        </w:rPr>
        <w:t>Belgium: +32 (0) 28 08 9460</w:t>
      </w:r>
      <w:r>
        <w:t xml:space="preserve"> </w:t>
      </w:r>
      <w:r>
        <w:br/>
      </w:r>
      <w:r>
        <w:rPr>
          <w:rFonts w:ascii="Calibri" w:hAnsi="Calibri"/>
        </w:rPr>
        <w:t>Canada: +1 (647) 497-9372</w:t>
      </w:r>
      <w:r>
        <w:t xml:space="preserve"> </w:t>
      </w:r>
      <w:r>
        <w:br/>
      </w:r>
      <w:r>
        <w:rPr>
          <w:rFonts w:ascii="Calibri" w:hAnsi="Calibri"/>
        </w:rPr>
        <w:t>Denmark: +45 (0) 89 88 03 61</w:t>
      </w:r>
      <w:r>
        <w:t xml:space="preserve"> </w:t>
      </w:r>
      <w:r>
        <w:br/>
      </w:r>
      <w:r>
        <w:rPr>
          <w:rFonts w:ascii="Calibri" w:hAnsi="Calibri"/>
        </w:rPr>
        <w:t>Finland: +358 (0) 942 45 0382</w:t>
      </w:r>
      <w:r>
        <w:t xml:space="preserve"> </w:t>
      </w:r>
      <w:r>
        <w:br/>
      </w:r>
      <w:r>
        <w:rPr>
          <w:rFonts w:ascii="Calibri" w:hAnsi="Calibri"/>
        </w:rPr>
        <w:t>France: +33 (0) 182 880 269</w:t>
      </w:r>
      <w:r>
        <w:t xml:space="preserve"> </w:t>
      </w:r>
      <w:r>
        <w:br/>
      </w:r>
      <w:r>
        <w:rPr>
          <w:rFonts w:ascii="Calibri" w:hAnsi="Calibri"/>
        </w:rPr>
        <w:t>Germany: +49 (0) 811 8899 6928</w:t>
      </w:r>
      <w:r>
        <w:t xml:space="preserve"> </w:t>
      </w:r>
      <w:r>
        <w:br/>
      </w:r>
      <w:r>
        <w:rPr>
          <w:rFonts w:ascii="Calibri" w:hAnsi="Calibri"/>
        </w:rPr>
        <w:t>Ireland: +353 (0) 19 030 053</w:t>
      </w:r>
      <w:r>
        <w:t xml:space="preserve"> </w:t>
      </w:r>
      <w:r>
        <w:br/>
      </w:r>
      <w:r>
        <w:rPr>
          <w:rFonts w:ascii="Calibri" w:hAnsi="Calibri"/>
        </w:rPr>
        <w:t>Italy: +39 0 694 80 31 28</w:t>
      </w:r>
      <w:r>
        <w:t xml:space="preserve"> </w:t>
      </w:r>
      <w:bookmarkStart w:id="0" w:name="_GoBack"/>
      <w:bookmarkEnd w:id="0"/>
      <w:r>
        <w:br/>
      </w:r>
      <w:r>
        <w:rPr>
          <w:rFonts w:ascii="Calibri" w:hAnsi="Calibri"/>
        </w:rPr>
        <w:t>Netherlands: +31 (0) 208 080 212</w:t>
      </w:r>
      <w:r>
        <w:t xml:space="preserve"> </w:t>
      </w:r>
      <w:r>
        <w:br/>
      </w:r>
      <w:r>
        <w:rPr>
          <w:rFonts w:ascii="Calibri" w:hAnsi="Calibri"/>
        </w:rPr>
        <w:t>New Zealand: +64 (0) 4 974 7243</w:t>
      </w:r>
      <w:r>
        <w:t xml:space="preserve"> </w:t>
      </w:r>
      <w:r>
        <w:br/>
      </w:r>
      <w:r>
        <w:rPr>
          <w:rFonts w:ascii="Calibri" w:hAnsi="Calibri"/>
        </w:rPr>
        <w:t>Norway: +47 21 04 29 76</w:t>
      </w:r>
      <w:r>
        <w:t xml:space="preserve"> </w:t>
      </w:r>
      <w:r>
        <w:br/>
      </w:r>
      <w:r>
        <w:rPr>
          <w:rFonts w:ascii="Calibri" w:hAnsi="Calibri"/>
        </w:rPr>
        <w:t>Spain: +34 931 81 6713</w:t>
      </w:r>
      <w:r>
        <w:t xml:space="preserve"> </w:t>
      </w:r>
      <w:r>
        <w:br/>
      </w:r>
      <w:r>
        <w:rPr>
          <w:rFonts w:ascii="Calibri" w:hAnsi="Calibri"/>
        </w:rPr>
        <w:t>Sweden: +46 (0) 852 500 182</w:t>
      </w:r>
      <w:r>
        <w:t xml:space="preserve"> </w:t>
      </w:r>
      <w:r>
        <w:br/>
      </w:r>
      <w:r>
        <w:rPr>
          <w:rFonts w:ascii="Calibri" w:hAnsi="Calibri"/>
        </w:rPr>
        <w:t>Switzerland: +41 (0) 435 0824 78</w:t>
      </w:r>
      <w:r>
        <w:t xml:space="preserve"> </w:t>
      </w:r>
      <w:r>
        <w:br/>
      </w:r>
      <w:r>
        <w:rPr>
          <w:rFonts w:ascii="Calibri" w:hAnsi="Calibri"/>
        </w:rPr>
        <w:t>United States: +1 (626) 521-0013</w:t>
      </w:r>
      <w:r>
        <w:t xml:space="preserve"> </w:t>
      </w:r>
    </w:p>
    <w:p w:rsidR="00040177" w:rsidRDefault="00040177" w:rsidP="00040177">
      <w:pPr>
        <w:ind w:left="360"/>
      </w:pPr>
      <w:r>
        <w:rPr>
          <w:rFonts w:ascii="Calibri" w:hAnsi="Calibri"/>
        </w:rPr>
        <w:t>Access Code: 913-359-669</w:t>
      </w:r>
      <w:r>
        <w:t xml:space="preserve"> </w:t>
      </w:r>
      <w:r>
        <w:br/>
      </w:r>
    </w:p>
    <w:p w:rsidR="005A69EE" w:rsidRPr="00E32D8A" w:rsidRDefault="005A69EE" w:rsidP="005A69EE">
      <w:pPr>
        <w:pStyle w:val="Title"/>
      </w:pPr>
      <w:r>
        <w:t xml:space="preserve">DRAFT </w:t>
      </w: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65"/>
        <w:gridCol w:w="1194"/>
        <w:gridCol w:w="995"/>
      </w:tblGrid>
      <w:tr w:rsidR="005A69EE" w:rsidRPr="0005158D" w:rsidTr="005B113F">
        <w:trPr>
          <w:trHeight w:val="327"/>
        </w:trPr>
        <w:tc>
          <w:tcPr>
            <w:tcW w:w="3889" w:type="pct"/>
            <w:shd w:val="clear" w:color="auto" w:fill="B8CCE4" w:themeFill="accent1" w:themeFillTint="66"/>
          </w:tcPr>
          <w:p w:rsidR="005A69EE" w:rsidRPr="0005158D" w:rsidRDefault="005A69EE" w:rsidP="005B113F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606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  <w:tc>
          <w:tcPr>
            <w:tcW w:w="505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Welcome &amp; Apologies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Conflicts of Interest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Default="005A69EE" w:rsidP="005B113F">
            <w:pPr>
              <w:pStyle w:val="Agenda1"/>
            </w:pPr>
            <w:r>
              <w:t>Approval of minutes of last meeting</w:t>
            </w:r>
            <w:r w:rsidR="0096654E">
              <w:t xml:space="preserve"> and actions not on the agenda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5A69EE">
              <w:rPr>
                <w:lang w:val="en-US"/>
              </w:rPr>
              <w:t xml:space="preserve"> </w:t>
            </w:r>
            <w:proofErr w:type="spellStart"/>
            <w:r w:rsidR="005A69EE">
              <w:rPr>
                <w:lang w:val="en-US"/>
              </w:rPr>
              <w:t>mins</w:t>
            </w:r>
            <w:proofErr w:type="spellEnd"/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5A69EE" w:rsidRDefault="00C1358C" w:rsidP="005B113F">
            <w:pPr>
              <w:pStyle w:val="Agenda1"/>
            </w:pPr>
            <w:r>
              <w:t xml:space="preserve">Standing item: </w:t>
            </w:r>
            <w:r w:rsidR="00B3249E">
              <w:t>R</w:t>
            </w:r>
            <w:r w:rsidR="00EE72B7">
              <w:t>eview of</w:t>
            </w:r>
            <w:r w:rsidR="00B3249E">
              <w:t xml:space="preserve"> content release roadmap 2015</w:t>
            </w:r>
          </w:p>
        </w:tc>
        <w:tc>
          <w:tcPr>
            <w:tcW w:w="606" w:type="pct"/>
            <w:vAlign w:val="center"/>
          </w:tcPr>
          <w:p w:rsidR="005A69EE" w:rsidRDefault="0096654E" w:rsidP="005B113F">
            <w:pPr>
              <w:rPr>
                <w:lang w:val="en-US"/>
              </w:rPr>
            </w:pPr>
            <w:r>
              <w:rPr>
                <w:lang w:val="en-US"/>
              </w:rPr>
              <w:t>MH</w:t>
            </w:r>
          </w:p>
        </w:tc>
        <w:tc>
          <w:tcPr>
            <w:tcW w:w="505" w:type="pct"/>
            <w:vAlign w:val="center"/>
          </w:tcPr>
          <w:p w:rsidR="005A69EE" w:rsidRDefault="00B3249E" w:rsidP="005B113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Default="005A69EE" w:rsidP="005B113F">
            <w:pPr>
              <w:pStyle w:val="Agenda1"/>
              <w:rPr>
                <w:lang w:val="en-GB"/>
              </w:rPr>
            </w:pPr>
            <w:r>
              <w:rPr>
                <w:lang w:val="en-GB"/>
              </w:rPr>
              <w:t>Review of draft SIG Terms of Reference</w:t>
            </w:r>
          </w:p>
          <w:p w:rsidR="00EE72B7" w:rsidRDefault="00EE72B7" w:rsidP="0096654E">
            <w:pPr>
              <w:pStyle w:val="Agenda1"/>
              <w:numPr>
                <w:ilvl w:val="0"/>
                <w:numId w:val="0"/>
              </w:numPr>
              <w:rPr>
                <w:lang w:val="en-GB"/>
              </w:rPr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  <w:r w:rsidR="0096654E">
              <w:rPr>
                <w:lang w:val="en-US"/>
              </w:rPr>
              <w:t>/All</w:t>
            </w:r>
          </w:p>
        </w:tc>
        <w:tc>
          <w:tcPr>
            <w:tcW w:w="505" w:type="pct"/>
            <w:vAlign w:val="center"/>
          </w:tcPr>
          <w:p w:rsidR="005A69EE" w:rsidRDefault="00B3249E" w:rsidP="005B113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A69EE">
              <w:rPr>
                <w:lang w:val="en-US"/>
              </w:rPr>
              <w:t>0 mins</w:t>
            </w:r>
          </w:p>
        </w:tc>
      </w:tr>
      <w:tr w:rsidR="00B3249E" w:rsidTr="005B113F">
        <w:trPr>
          <w:trHeight w:val="347"/>
        </w:trPr>
        <w:tc>
          <w:tcPr>
            <w:tcW w:w="3889" w:type="pct"/>
            <w:vAlign w:val="center"/>
          </w:tcPr>
          <w:p w:rsidR="00B3249E" w:rsidRDefault="0096654E" w:rsidP="005B113F">
            <w:pPr>
              <w:pStyle w:val="Agenda1"/>
              <w:rPr>
                <w:lang w:val="en-GB"/>
              </w:rPr>
            </w:pPr>
            <w:r>
              <w:rPr>
                <w:lang w:val="en-GB"/>
              </w:rPr>
              <w:t>Membership of Professional SIGs</w:t>
            </w:r>
          </w:p>
          <w:p w:rsidR="0096654E" w:rsidRDefault="0096654E" w:rsidP="0096654E">
            <w:pPr>
              <w:pStyle w:val="Agenda1"/>
              <w:numPr>
                <w:ilvl w:val="0"/>
                <w:numId w:val="0"/>
              </w:numPr>
              <w:ind w:left="567"/>
              <w:rPr>
                <w:lang w:val="en-GB"/>
              </w:rPr>
            </w:pPr>
          </w:p>
          <w:p w:rsidR="005D7400" w:rsidRDefault="0096654E" w:rsidP="00B37775">
            <w:pPr>
              <w:pStyle w:val="Agenda2"/>
            </w:pPr>
            <w:r>
              <w:lastRenderedPageBreak/>
              <w:t>Member Forum as a route and draft communication</w:t>
            </w:r>
          </w:p>
          <w:p w:rsidR="0096654E" w:rsidRDefault="00B37775" w:rsidP="00B37775">
            <w:pPr>
              <w:pStyle w:val="Agenda2"/>
            </w:pPr>
            <w:proofErr w:type="spellStart"/>
            <w:r>
              <w:t>Collabnet</w:t>
            </w:r>
            <w:proofErr w:type="spellEnd"/>
            <w:r>
              <w:t xml:space="preserve"> content – improving it for existing and new members</w:t>
            </w:r>
          </w:p>
          <w:p w:rsidR="00B37775" w:rsidRDefault="00B37775" w:rsidP="00B37775">
            <w:pPr>
              <w:pStyle w:val="Agenda2"/>
            </w:pPr>
            <w:r>
              <w:t>IHTSDO website</w:t>
            </w:r>
          </w:p>
        </w:tc>
        <w:tc>
          <w:tcPr>
            <w:tcW w:w="606" w:type="pct"/>
            <w:vAlign w:val="center"/>
          </w:tcPr>
          <w:p w:rsidR="00B3249E" w:rsidRDefault="005D7400" w:rsidP="005B113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All</w:t>
            </w:r>
          </w:p>
          <w:p w:rsidR="0096654E" w:rsidRDefault="0096654E" w:rsidP="005B113F">
            <w:pPr>
              <w:rPr>
                <w:lang w:val="en-US"/>
              </w:rPr>
            </w:pPr>
            <w:r>
              <w:rPr>
                <w:lang w:val="en-US"/>
              </w:rPr>
              <w:t>SM</w:t>
            </w:r>
          </w:p>
        </w:tc>
        <w:tc>
          <w:tcPr>
            <w:tcW w:w="505" w:type="pct"/>
            <w:vAlign w:val="center"/>
          </w:tcPr>
          <w:p w:rsidR="00B3249E" w:rsidRDefault="0096654E" w:rsidP="005B113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5D7400">
              <w:rPr>
                <w:lang w:val="en-US"/>
              </w:rPr>
              <w:t xml:space="preserve"> </w:t>
            </w:r>
            <w:proofErr w:type="spellStart"/>
            <w:r w:rsidR="005D7400">
              <w:rPr>
                <w:lang w:val="en-US"/>
              </w:rPr>
              <w:t>mins</w:t>
            </w:r>
            <w:proofErr w:type="spellEnd"/>
          </w:p>
          <w:p w:rsidR="0096654E" w:rsidRDefault="0096654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47"/>
        </w:trPr>
        <w:tc>
          <w:tcPr>
            <w:tcW w:w="3889" w:type="pct"/>
            <w:tcBorders>
              <w:bottom w:val="nil"/>
            </w:tcBorders>
            <w:vAlign w:val="center"/>
          </w:tcPr>
          <w:p w:rsidR="005A69EE" w:rsidRDefault="00C1358C" w:rsidP="005B113F">
            <w:pPr>
              <w:pStyle w:val="Agenda1"/>
            </w:pPr>
            <w:r>
              <w:lastRenderedPageBreak/>
              <w:t xml:space="preserve">Standing item: </w:t>
            </w:r>
            <w:r w:rsidR="00B3249E">
              <w:t>Report from the Professional SIGs</w:t>
            </w:r>
            <w:r w:rsidR="00B37775">
              <w:t>: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  <w:tc>
          <w:tcPr>
            <w:tcW w:w="505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27"/>
        </w:trPr>
        <w:tc>
          <w:tcPr>
            <w:tcW w:w="3889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Nursing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Dentistry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Anesthesia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IPaLM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Pharmacy</w:t>
            </w:r>
          </w:p>
          <w:p w:rsidR="00B3249E" w:rsidRDefault="00B3249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GP/FP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606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  <w:tc>
          <w:tcPr>
            <w:tcW w:w="505" w:type="pct"/>
            <w:tcBorders>
              <w:top w:val="nil"/>
            </w:tcBorders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mins</w:t>
            </w:r>
            <w:proofErr w:type="spellEnd"/>
            <w:r>
              <w:rPr>
                <w:lang w:val="en-US"/>
              </w:rPr>
              <w:t xml:space="preserve"> per (1</w:t>
            </w:r>
            <w:r w:rsidR="005A69EE">
              <w:rPr>
                <w:lang w:val="en-US"/>
              </w:rPr>
              <w:t xml:space="preserve">0 </w:t>
            </w:r>
            <w:proofErr w:type="spellStart"/>
            <w:r w:rsidR="005A69EE">
              <w:rPr>
                <w:lang w:val="en-US"/>
              </w:rPr>
              <w:t>mins</w:t>
            </w:r>
            <w:proofErr w:type="spellEnd"/>
            <w:r w:rsidR="005A69EE">
              <w:rPr>
                <w:lang w:val="en-US"/>
              </w:rPr>
              <w:t>)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5B113F">
            <w:pPr>
              <w:pStyle w:val="Agenda1"/>
            </w:pPr>
            <w:r>
              <w:t>IHTSDO meetings and professional SIG requirements</w:t>
            </w:r>
          </w:p>
          <w:p w:rsidR="00B37775" w:rsidRDefault="00B37775" w:rsidP="00B37775">
            <w:pPr>
              <w:pStyle w:val="Agenda2"/>
            </w:pPr>
            <w:r>
              <w:t>April 26-29 2015, Copenhagen, Denmark</w:t>
            </w:r>
          </w:p>
          <w:p w:rsidR="00B37775" w:rsidRDefault="00B37775" w:rsidP="00B37775">
            <w:pPr>
              <w:pStyle w:val="Agenda2"/>
            </w:pPr>
            <w:r>
              <w:t>October 25-30 2015, Montevideo, Uruguay</w:t>
            </w:r>
          </w:p>
        </w:tc>
        <w:tc>
          <w:tcPr>
            <w:tcW w:w="606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proofErr w:type="spellStart"/>
            <w:r>
              <w:rPr>
                <w:lang w:val="en-US"/>
              </w:rPr>
              <w:t>mins</w:t>
            </w:r>
            <w:proofErr w:type="spellEnd"/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5B113F">
            <w:pPr>
              <w:pStyle w:val="Agenda1"/>
            </w:pPr>
            <w:r>
              <w:t>IHTSDO updates</w:t>
            </w:r>
          </w:p>
        </w:tc>
        <w:tc>
          <w:tcPr>
            <w:tcW w:w="606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proofErr w:type="spellStart"/>
            <w:r>
              <w:rPr>
                <w:lang w:val="en-US"/>
              </w:rPr>
              <w:t>mins</w:t>
            </w:r>
            <w:proofErr w:type="spellEnd"/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Any Other Business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proofErr w:type="spellStart"/>
            <w:r>
              <w:rPr>
                <w:lang w:val="en-US"/>
              </w:rPr>
              <w:t>mins</w:t>
            </w:r>
            <w:proofErr w:type="spellEnd"/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B37775">
            <w:pPr>
              <w:pStyle w:val="Agenda1"/>
            </w:pPr>
            <w:r>
              <w:t>Date of next meetings</w:t>
            </w:r>
            <w:r w:rsidR="005A69EE">
              <w:t xml:space="preserve"> </w:t>
            </w:r>
          </w:p>
          <w:p w:rsidR="005A69EE" w:rsidRDefault="005A69EE" w:rsidP="00B37775">
            <w:pPr>
              <w:pStyle w:val="Agenda1"/>
              <w:numPr>
                <w:ilvl w:val="0"/>
                <w:numId w:val="0"/>
              </w:numPr>
              <w:ind w:left="1287"/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</w:tbl>
    <w:p w:rsidR="0028529B" w:rsidRPr="005A69EE" w:rsidRDefault="0028529B" w:rsidP="005A69EE"/>
    <w:sectPr w:rsidR="0028529B" w:rsidRPr="005A69EE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C6" w:rsidRDefault="00B614C6" w:rsidP="00B825DC">
      <w:pPr>
        <w:spacing w:after="0" w:line="240" w:lineRule="auto"/>
      </w:pPr>
      <w:r>
        <w:separator/>
      </w:r>
    </w:p>
  </w:endnote>
  <w:endnote w:type="continuationSeparator" w:id="0">
    <w:p w:rsidR="00B614C6" w:rsidRDefault="00B614C6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7650B0">
    <w:pPr>
      <w:pStyle w:val="Footer"/>
    </w:pPr>
    <w:fldSimple w:instr=" FILENAME   \* MERGEFORMAT ">
      <w:r w:rsidR="005A69EE">
        <w:rPr>
          <w:noProof/>
        </w:rPr>
        <w:t>Document2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040177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r w:rsidR="00B614C6">
      <w:fldChar w:fldCharType="begin"/>
    </w:r>
    <w:r w:rsidR="00B614C6">
      <w:instrText xml:space="preserve"> NUMPAGES   \* MERGEFORMAT </w:instrText>
    </w:r>
    <w:r w:rsidR="00B614C6">
      <w:fldChar w:fldCharType="separate"/>
    </w:r>
    <w:r w:rsidR="00040177">
      <w:rPr>
        <w:noProof/>
      </w:rPr>
      <w:t>2</w:t>
    </w:r>
    <w:r w:rsidR="00B614C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B37775">
    <w:pPr>
      <w:pStyle w:val="Footer"/>
    </w:pPr>
    <w:r>
      <w:t>HPCG 5 January 2015 v0.02</w:t>
    </w:r>
    <w:r w:rsidR="00F775CF">
      <w:fldChar w:fldCharType="begin"/>
    </w:r>
    <w:r w:rsidR="00F775CF">
      <w:instrText xml:space="preserve"> FILENAME   \* MERGEFORMAT </w:instrText>
    </w:r>
    <w:r w:rsidR="00F775CF"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040177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r w:rsidR="00B614C6">
      <w:fldChar w:fldCharType="begin"/>
    </w:r>
    <w:r w:rsidR="00B614C6">
      <w:instrText xml:space="preserve"> NUMPAGES   \* MERGEFORMAT </w:instrText>
    </w:r>
    <w:r w:rsidR="00B614C6">
      <w:fldChar w:fldCharType="separate"/>
    </w:r>
    <w:r w:rsidR="00040177">
      <w:rPr>
        <w:noProof/>
      </w:rPr>
      <w:t>2</w:t>
    </w:r>
    <w:r w:rsidR="00B614C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C6" w:rsidRDefault="00B614C6" w:rsidP="00B825DC">
      <w:pPr>
        <w:spacing w:after="0" w:line="240" w:lineRule="auto"/>
      </w:pPr>
      <w:r>
        <w:separator/>
      </w:r>
    </w:p>
  </w:footnote>
  <w:footnote w:type="continuationSeparator" w:id="0">
    <w:p w:rsidR="00B614C6" w:rsidRDefault="00B614C6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21669B7" wp14:editId="30E2434F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28529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4561008D" wp14:editId="355EFEE2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529B" w:rsidRDefault="0028529B" w:rsidP="006216E6">
    <w:pPr>
      <w:pStyle w:val="Header"/>
      <w:jc w:val="right"/>
    </w:pPr>
  </w:p>
  <w:p w:rsidR="0028529B" w:rsidRDefault="0028529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F62"/>
    <w:multiLevelType w:val="multilevel"/>
    <w:tmpl w:val="393C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65DAA"/>
    <w:multiLevelType w:val="hybridMultilevel"/>
    <w:tmpl w:val="9A285EF4"/>
    <w:lvl w:ilvl="0" w:tplc="ABA6789C">
      <w:start w:val="1"/>
      <w:numFmt w:val="lowerLetter"/>
      <w:pStyle w:val="ParaNum"/>
      <w:lvlText w:val="%1)"/>
      <w:lvlJc w:val="left"/>
      <w:pPr>
        <w:ind w:left="720" w:hanging="360"/>
      </w:p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D0F32"/>
    <w:multiLevelType w:val="hybridMultilevel"/>
    <w:tmpl w:val="34A27E4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D613C62"/>
    <w:multiLevelType w:val="multilevel"/>
    <w:tmpl w:val="E6A86CC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EE"/>
    <w:rsid w:val="000207CC"/>
    <w:rsid w:val="00040177"/>
    <w:rsid w:val="00041C2E"/>
    <w:rsid w:val="0005158D"/>
    <w:rsid w:val="0009798B"/>
    <w:rsid w:val="000F15E9"/>
    <w:rsid w:val="0015701C"/>
    <w:rsid w:val="001B4B3F"/>
    <w:rsid w:val="001F7EFF"/>
    <w:rsid w:val="00224CC6"/>
    <w:rsid w:val="002722B0"/>
    <w:rsid w:val="0028529B"/>
    <w:rsid w:val="002B6F13"/>
    <w:rsid w:val="002C378C"/>
    <w:rsid w:val="002E152E"/>
    <w:rsid w:val="003036DF"/>
    <w:rsid w:val="00323ED0"/>
    <w:rsid w:val="003441F7"/>
    <w:rsid w:val="004A1DA8"/>
    <w:rsid w:val="005303B8"/>
    <w:rsid w:val="005A69EE"/>
    <w:rsid w:val="005B5DAB"/>
    <w:rsid w:val="005C652A"/>
    <w:rsid w:val="005D7400"/>
    <w:rsid w:val="005F09F8"/>
    <w:rsid w:val="00603734"/>
    <w:rsid w:val="006216E6"/>
    <w:rsid w:val="00657893"/>
    <w:rsid w:val="006F22CB"/>
    <w:rsid w:val="00724360"/>
    <w:rsid w:val="007650B0"/>
    <w:rsid w:val="0079453A"/>
    <w:rsid w:val="007E6B7F"/>
    <w:rsid w:val="00926836"/>
    <w:rsid w:val="0096654E"/>
    <w:rsid w:val="009A572D"/>
    <w:rsid w:val="00A079E5"/>
    <w:rsid w:val="00A93727"/>
    <w:rsid w:val="00AF51DD"/>
    <w:rsid w:val="00B3249E"/>
    <w:rsid w:val="00B37775"/>
    <w:rsid w:val="00B4542C"/>
    <w:rsid w:val="00B614C6"/>
    <w:rsid w:val="00B825DC"/>
    <w:rsid w:val="00B8493F"/>
    <w:rsid w:val="00B85D5E"/>
    <w:rsid w:val="00C1358C"/>
    <w:rsid w:val="00C24085"/>
    <w:rsid w:val="00C34B05"/>
    <w:rsid w:val="00C53F81"/>
    <w:rsid w:val="00CB1E5A"/>
    <w:rsid w:val="00CC62C2"/>
    <w:rsid w:val="00CF0AA3"/>
    <w:rsid w:val="00CF3C51"/>
    <w:rsid w:val="00CF72F6"/>
    <w:rsid w:val="00D76F98"/>
    <w:rsid w:val="00DC0E53"/>
    <w:rsid w:val="00E32D8A"/>
    <w:rsid w:val="00E32F08"/>
    <w:rsid w:val="00EB0666"/>
    <w:rsid w:val="00EB23C2"/>
    <w:rsid w:val="00EB5093"/>
    <w:rsid w:val="00EE72B7"/>
    <w:rsid w:val="00F775CF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B37775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B37775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B37775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B37775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join/9133596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B932D-B7BB-4052-92C2-61F908BB0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IHTSDO_Agenda_Template_2014</Template>
  <TotalTime>2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1783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Jane Millar</cp:lastModifiedBy>
  <cp:revision>3</cp:revision>
  <dcterms:created xsi:type="dcterms:W3CDTF">2014-12-23T15:16:00Z</dcterms:created>
  <dcterms:modified xsi:type="dcterms:W3CDTF">2014-12-23T15:50:00Z</dcterms:modified>
</cp:coreProperties>
</file>